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B27" w:rsidRDefault="002B4B27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CLAVELL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B4B27" w:rsidRDefault="002B4B27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4B27" w:rsidRDefault="002B4B27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4B27" w:rsidRDefault="002B4B27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Bridgewater, Somerset,</w:t>
      </w:r>
    </w:p>
    <w:p w:rsidR="002B4B27" w:rsidRDefault="002B4B27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Agnes </w:t>
      </w:r>
      <w:proofErr w:type="spellStart"/>
      <w:r>
        <w:rPr>
          <w:rFonts w:ascii="Times New Roman" w:hAnsi="Times New Roman" w:cs="Times New Roman"/>
          <w:sz w:val="24"/>
          <w:szCs w:val="24"/>
        </w:rPr>
        <w:t>Cokyr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B4B27" w:rsidRDefault="002B4B27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21-237)</w:t>
      </w:r>
    </w:p>
    <w:p w:rsidR="00DE4A65" w:rsidRDefault="00DE4A65" w:rsidP="00DE4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Bridgwater,</w:t>
      </w:r>
    </w:p>
    <w:p w:rsidR="00DE4A65" w:rsidRDefault="00DE4A65" w:rsidP="00DE4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lands of the late William Beauchamp(q.v.).</w:t>
      </w:r>
    </w:p>
    <w:p w:rsidR="00DE4A65" w:rsidRDefault="00DE4A65" w:rsidP="00DE4A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21-284)</w:t>
      </w:r>
    </w:p>
    <w:p w:rsidR="002B4B27" w:rsidRDefault="002B4B27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B4B27" w:rsidRDefault="002B4B27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2B4B27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February 2016</w:t>
      </w:r>
    </w:p>
    <w:p w:rsidR="00DE4A65" w:rsidRPr="002B4B27" w:rsidRDefault="00DE4A65" w:rsidP="002B4B2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2016</w:t>
      </w:r>
      <w:bookmarkStart w:id="0" w:name="_GoBack"/>
      <w:bookmarkEnd w:id="0"/>
    </w:p>
    <w:sectPr w:rsidR="00DE4A65" w:rsidRPr="002B4B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B27" w:rsidRDefault="002B4B27" w:rsidP="00564E3C">
      <w:pPr>
        <w:spacing w:after="0" w:line="240" w:lineRule="auto"/>
      </w:pPr>
      <w:r>
        <w:separator/>
      </w:r>
    </w:p>
  </w:endnote>
  <w:endnote w:type="continuationSeparator" w:id="0">
    <w:p w:rsidR="002B4B27" w:rsidRDefault="002B4B2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E4A65">
      <w:rPr>
        <w:rFonts w:ascii="Times New Roman" w:hAnsi="Times New Roman" w:cs="Times New Roman"/>
        <w:noProof/>
        <w:sz w:val="24"/>
        <w:szCs w:val="24"/>
      </w:rPr>
      <w:t>19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B27" w:rsidRDefault="002B4B27" w:rsidP="00564E3C">
      <w:pPr>
        <w:spacing w:after="0" w:line="240" w:lineRule="auto"/>
      </w:pPr>
      <w:r>
        <w:separator/>
      </w:r>
    </w:p>
  </w:footnote>
  <w:footnote w:type="continuationSeparator" w:id="0">
    <w:p w:rsidR="002B4B27" w:rsidRDefault="002B4B2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B27"/>
    <w:rsid w:val="002B4B27"/>
    <w:rsid w:val="00372DC6"/>
    <w:rsid w:val="00564E3C"/>
    <w:rsid w:val="0064591D"/>
    <w:rsid w:val="00DD5B8A"/>
    <w:rsid w:val="00DE4A65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1EF2F"/>
  <w15:chartTrackingRefBased/>
  <w15:docId w15:val="{A181F16D-69EE-4869-8094-0C68E0865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7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2016-02-10T21:44:00Z</dcterms:created>
  <dcterms:modified xsi:type="dcterms:W3CDTF">2016-04-19T08:05:00Z</dcterms:modified>
</cp:coreProperties>
</file>